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5829F" w14:textId="12D55C3F" w:rsidR="00505FE4" w:rsidRPr="004D6DAB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28151458" w14:textId="77777777" w:rsidR="00505FE4" w:rsidRPr="004D6DA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4D6DAB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D6DAB" w14:paraId="217B25DA" w14:textId="77777777" w:rsidTr="5927676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148F5C7" w14:textId="77777777" w:rsidR="00505FE4" w:rsidRPr="004D6DAB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AAAC" w14:textId="66A5BECE" w:rsidR="00505FE4" w:rsidRPr="004D6DAB" w:rsidRDefault="00505FE4" w:rsidP="59276760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Nazwa modułu (bloku przedmiotów): </w:t>
            </w:r>
          </w:p>
          <w:p w14:paraId="1B1259FF" w14:textId="4EE0F294" w:rsidR="00505FE4" w:rsidRPr="004D6DAB" w:rsidRDefault="5CC9257A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GRAFIKA I SILNIKI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F558562" w14:textId="70AE3F32" w:rsidR="00505FE4" w:rsidRPr="004D6DAB" w:rsidRDefault="00505FE4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Kod modułu:</w:t>
            </w:r>
            <w:r w:rsidR="001A2A1E" w:rsidRPr="004D6DAB">
              <w:rPr>
                <w:b/>
                <w:bCs/>
                <w:sz w:val="22"/>
                <w:szCs w:val="22"/>
              </w:rPr>
              <w:t xml:space="preserve"> </w:t>
            </w:r>
            <w:r w:rsidR="64282F1E"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M19</w:t>
            </w:r>
          </w:p>
        </w:tc>
      </w:tr>
      <w:tr w:rsidR="00505FE4" w:rsidRPr="004D6DAB" w14:paraId="44764BBF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672A6659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AF4" w14:textId="77777777" w:rsidR="00505FE4" w:rsidRPr="004D6DAB" w:rsidRDefault="00505FE4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Nazwa przedmiotu: </w:t>
            </w:r>
          </w:p>
          <w:p w14:paraId="6C9BF10B" w14:textId="467B780A" w:rsidR="00505FE4" w:rsidRPr="004D6DAB" w:rsidRDefault="09C35960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Grafika i silniki gier komputerowych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F96973D" w14:textId="64BA82E2" w:rsidR="00505FE4" w:rsidRPr="004D6DAB" w:rsidRDefault="00505FE4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Kod przedmiotu:</w:t>
            </w:r>
            <w:r w:rsidR="009E613F" w:rsidRPr="004D6DAB">
              <w:rPr>
                <w:sz w:val="22"/>
                <w:szCs w:val="22"/>
              </w:rPr>
              <w:t xml:space="preserve"> </w:t>
            </w:r>
            <w:r w:rsidR="598D5674" w:rsidRPr="004D6DAB">
              <w:rPr>
                <w:rFonts w:eastAsia="Calibri"/>
                <w:color w:val="000000" w:themeColor="text1"/>
                <w:sz w:val="24"/>
                <w:szCs w:val="24"/>
              </w:rPr>
              <w:t>PBD-M8</w:t>
            </w:r>
          </w:p>
        </w:tc>
      </w:tr>
      <w:tr w:rsidR="00505FE4" w:rsidRPr="004D6DAB" w14:paraId="0C60601B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0A37501D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B48B10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Nazwa jednostki organizacyjnej prowadzącej przedmiot / moduł:</w:t>
            </w:r>
          </w:p>
          <w:p w14:paraId="3C081086" w14:textId="77777777" w:rsidR="00505FE4" w:rsidRPr="004D6DAB" w:rsidRDefault="00A0655B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4D6DAB" w14:paraId="1B3D9765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5DAB6C7B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B644C4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Nazwa kierunku:</w:t>
            </w:r>
          </w:p>
          <w:p w14:paraId="4250FE77" w14:textId="77777777" w:rsidR="00505FE4" w:rsidRPr="004D6DAB" w:rsidRDefault="009E613F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4D6DAB" w14:paraId="30CD483A" w14:textId="77777777" w:rsidTr="59276760">
        <w:trPr>
          <w:cantSplit/>
        </w:trPr>
        <w:tc>
          <w:tcPr>
            <w:tcW w:w="497" w:type="dxa"/>
            <w:vMerge/>
            <w:vAlign w:val="center"/>
          </w:tcPr>
          <w:p w14:paraId="02EB378F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2C064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Nazwa specjalności:</w:t>
            </w:r>
            <w:r w:rsidR="00A0655B" w:rsidRPr="004D6DAB">
              <w:rPr>
                <w:sz w:val="22"/>
                <w:szCs w:val="22"/>
              </w:rPr>
              <w:t xml:space="preserve"> /niewłaściwe skasować/</w:t>
            </w:r>
          </w:p>
          <w:p w14:paraId="7CEAFDF6" w14:textId="11BD9297" w:rsidR="00A461BD" w:rsidRPr="004D6DAB" w:rsidRDefault="00A0655B" w:rsidP="00A461BD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br/>
              <w:t>Projektowanie baz danych i oprogramowanie użytkowe</w:t>
            </w:r>
          </w:p>
        </w:tc>
      </w:tr>
      <w:tr w:rsidR="00505FE4" w:rsidRPr="004D6DAB" w14:paraId="59CE300C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6A05A809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97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Forma studiów:</w:t>
            </w:r>
          </w:p>
          <w:p w14:paraId="273D4EC0" w14:textId="1AB9E700" w:rsidR="00505FE4" w:rsidRPr="004D6DAB" w:rsidRDefault="009E613F" w:rsidP="00F77DC4">
            <w:pPr>
              <w:rPr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S</w:t>
            </w:r>
            <w:r w:rsidR="00822FCE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1CD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Profil kształcenia:</w:t>
            </w:r>
          </w:p>
          <w:p w14:paraId="439CFC34" w14:textId="77777777" w:rsidR="00505FE4" w:rsidRPr="004D6DAB" w:rsidRDefault="009E613F" w:rsidP="00F77DC4">
            <w:pPr>
              <w:rPr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2F3DF2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Poziom studiów:</w:t>
            </w:r>
          </w:p>
          <w:p w14:paraId="53556F8A" w14:textId="77777777" w:rsidR="009E613F" w:rsidRPr="004D6DAB" w:rsidRDefault="009E613F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1 stopień</w:t>
            </w:r>
          </w:p>
        </w:tc>
      </w:tr>
      <w:tr w:rsidR="00505FE4" w:rsidRPr="004D6DAB" w14:paraId="13AE3163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5A39BBE3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728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Rok / semestr: </w:t>
            </w:r>
          </w:p>
          <w:p w14:paraId="6416C201" w14:textId="25530552" w:rsidR="00505FE4" w:rsidRPr="004D6DAB" w:rsidRDefault="50DE1645" w:rsidP="59276760">
            <w:pPr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3B6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Status przedmiotu /modułu:</w:t>
            </w:r>
          </w:p>
          <w:p w14:paraId="08EE4E00" w14:textId="77777777" w:rsidR="00505FE4" w:rsidRPr="004D6DAB" w:rsidRDefault="009E613F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3AAEB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Język przedmiotu / modułu:</w:t>
            </w:r>
          </w:p>
          <w:p w14:paraId="094655F8" w14:textId="77777777" w:rsidR="00505FE4" w:rsidRPr="004D6DAB" w:rsidRDefault="00E9651C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p</w:t>
            </w:r>
            <w:r w:rsidR="009E613F" w:rsidRPr="004D6DAB">
              <w:rPr>
                <w:b/>
                <w:sz w:val="22"/>
                <w:szCs w:val="22"/>
              </w:rPr>
              <w:t>olski</w:t>
            </w:r>
            <w:r w:rsidRPr="004D6DAB">
              <w:rPr>
                <w:b/>
                <w:sz w:val="22"/>
                <w:szCs w:val="22"/>
              </w:rPr>
              <w:t>/angielski</w:t>
            </w:r>
          </w:p>
        </w:tc>
      </w:tr>
      <w:tr w:rsidR="00505FE4" w:rsidRPr="004D6DAB" w14:paraId="20841877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41C8F396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D3EC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  <w:p w14:paraId="0210DDEC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F9E1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B56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B11E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D844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76BF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6FFE72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inne </w:t>
            </w:r>
            <w:r w:rsidRPr="004D6DAB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4D6DAB" w14:paraId="1B83EF91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0D0B940D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A30FC2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97CE" w14:textId="2BF13D98" w:rsidR="00505FE4" w:rsidRPr="004D6DAB" w:rsidRDefault="3B06D715" w:rsidP="59276760">
            <w:pPr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84315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A3216" w14:textId="68FC1BDF" w:rsidR="00505FE4" w:rsidRPr="004D6DAB" w:rsidRDefault="00822FCE" w:rsidP="59276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2F001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EFE02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113584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</w:tr>
    </w:tbl>
    <w:p w14:paraId="0E27B00A" w14:textId="77777777" w:rsidR="00505FE4" w:rsidRPr="004D6DAB" w:rsidRDefault="00505FE4" w:rsidP="00505FE4">
      <w:pPr>
        <w:rPr>
          <w:sz w:val="22"/>
          <w:szCs w:val="22"/>
        </w:rPr>
      </w:pPr>
    </w:p>
    <w:p w14:paraId="60061E4C" w14:textId="77777777" w:rsidR="00505FE4" w:rsidRPr="004D6DAB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D6DAB" w14:paraId="7AEDFDCF" w14:textId="77777777" w:rsidTr="5927676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D56E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24080" w14:textId="2481CCEC" w:rsidR="00505FE4" w:rsidRPr="004D6DAB" w:rsidRDefault="00A461BD" w:rsidP="00745CC3">
            <w:pPr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mgr inż. Tomasz Rogacewicz</w:t>
            </w:r>
          </w:p>
        </w:tc>
      </w:tr>
      <w:tr w:rsidR="00505FE4" w:rsidRPr="004D6DAB" w14:paraId="6914FD35" w14:textId="77777777" w:rsidTr="592767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1844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Prowadzący zajęcia*</w:t>
            </w:r>
          </w:p>
          <w:p w14:paraId="44EAFD9C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3AE" w14:textId="6F3ED260" w:rsidR="00505FE4" w:rsidRPr="00A461BD" w:rsidRDefault="00745CC3" w:rsidP="5927676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mgr inż. Tomasz Rogacewicz;</w:t>
            </w:r>
            <w:r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5D37762C"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mgr inż. Wiesław Gerej; dr inż. Jacek Paluszak</w:t>
            </w:r>
          </w:p>
        </w:tc>
      </w:tr>
      <w:tr w:rsidR="00505FE4" w:rsidRPr="004D6DAB" w14:paraId="4525917A" w14:textId="77777777" w:rsidTr="592767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FC78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5680" w14:textId="6472F8C1" w:rsidR="00627398" w:rsidRPr="004D6DAB" w:rsidRDefault="1D962732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Nauka podstawowych zastosowań silników graficznych, umiejętne wykorzystanie środowiska oprogramowania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Engine. Tworzenie własnych projektów w postaci gier jak i wizualizacji czasu rzeczywistego. Nabycie umiejętności wykorzystania Wirtualnej rzeczywistości w projektowaniu gier i wizualizacji architektonicznych. Profesjonalne posługiwanie się oprogramowaniem do grafiki 3d, modelowania oraz tworzenia scenerii trójwymiarowych. Zastosowanie umiejętności nabytych w poprzednich semestrach w projektach graficznych.</w:t>
            </w:r>
          </w:p>
        </w:tc>
      </w:tr>
      <w:tr w:rsidR="00505FE4" w:rsidRPr="004D6DAB" w14:paraId="281C9CCC" w14:textId="77777777" w:rsidTr="592767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91DBA7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C69B5" w14:textId="481F59D3" w:rsidR="00505FE4" w:rsidRPr="004D6DAB" w:rsidRDefault="1AA2267C" w:rsidP="59276760">
            <w:pPr>
              <w:pStyle w:val="Standard"/>
              <w:rPr>
                <w:rFonts w:ascii="Times New Roman" w:eastAsia="Calibri" w:hAnsi="Times New Roman" w:cs="Times New Roman"/>
              </w:rPr>
            </w:pPr>
            <w:r w:rsidRPr="004D6D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Dobra znajomość oprogramowania 3d, umiejętność modelowania i teksturowania obiektów trójwymiarowych. Podstawowa znajomość rysunku technicznego oraz zasad perspektywy . Znajomość podstawowych praz fizyki , kinematyka, dynamika, sprężystość , zderzenia i przekazywanie energii</w:t>
            </w:r>
          </w:p>
          <w:p w14:paraId="6DD1B76A" w14:textId="0E336846" w:rsidR="00505FE4" w:rsidRPr="004D6DAB" w:rsidRDefault="00505FE4" w:rsidP="59276760">
            <w:pPr>
              <w:rPr>
                <w:sz w:val="22"/>
                <w:szCs w:val="22"/>
              </w:rPr>
            </w:pPr>
          </w:p>
        </w:tc>
      </w:tr>
    </w:tbl>
    <w:p w14:paraId="0DF577D6" w14:textId="77777777" w:rsidR="00505FE4" w:rsidRPr="00745CC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45CC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2158BD3" w14:textId="77777777" w:rsidR="00505FE4" w:rsidRPr="00745CC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45CC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627398" w:rsidRPr="004D6DAB" w14:paraId="74676BE2" w14:textId="77777777" w:rsidTr="592767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EFEKTY UCZENIA SIĘ</w:t>
            </w:r>
          </w:p>
        </w:tc>
      </w:tr>
      <w:tr w:rsidR="00627398" w:rsidRPr="004D6DAB" w14:paraId="06A5C297" w14:textId="77777777" w:rsidTr="5927676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Kod kierunkowego efektu</w:t>
            </w:r>
          </w:p>
          <w:p w14:paraId="1B6A8071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uczenia się</w:t>
            </w:r>
          </w:p>
        </w:tc>
      </w:tr>
      <w:tr w:rsidR="00627398" w:rsidRPr="004D6DAB" w14:paraId="3514D499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558D64" w14:textId="5FA3E3FA" w:rsidR="00627398" w:rsidRPr="004D6DAB" w:rsidRDefault="5A48DAE0" w:rsidP="59276760">
            <w:pPr>
              <w:spacing w:line="276" w:lineRule="auto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ma wiedzę z zakresu ogólnych zagadnień informatyki i grafiki komputerowej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38A3B62" w14:textId="7063D247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9E408" w14:textId="7AAED51F" w:rsidR="00627398" w:rsidRPr="004D6DAB" w:rsidRDefault="00627398" w:rsidP="59276760">
            <w:pPr>
              <w:jc w:val="center"/>
              <w:rPr>
                <w:sz w:val="22"/>
                <w:szCs w:val="22"/>
              </w:rPr>
            </w:pPr>
            <w:r w:rsidRPr="004D6DAB">
              <w:rPr>
                <w:color w:val="000000" w:themeColor="text1"/>
                <w:sz w:val="22"/>
                <w:szCs w:val="22"/>
              </w:rPr>
              <w:t xml:space="preserve"> K_W05, </w:t>
            </w:r>
          </w:p>
        </w:tc>
      </w:tr>
      <w:tr w:rsidR="00627398" w:rsidRPr="004D6DAB" w14:paraId="53234C49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BC4A7" w14:textId="286938D5" w:rsidR="00627398" w:rsidRPr="004D6DAB" w:rsidRDefault="4A48FE8C" w:rsidP="59276760">
            <w:pPr>
              <w:spacing w:line="276" w:lineRule="auto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zna podstawowe metody modelowania, oświetlenia i teksturowania 3d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48F0D25" w14:textId="340089F5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EDACF" w14:textId="00A4EE47" w:rsidR="00627398" w:rsidRPr="004D6DAB" w:rsidRDefault="00627398" w:rsidP="59276760">
            <w:pPr>
              <w:jc w:val="center"/>
              <w:rPr>
                <w:color w:val="000000"/>
                <w:sz w:val="22"/>
                <w:szCs w:val="22"/>
              </w:rPr>
            </w:pPr>
            <w:r w:rsidRPr="004D6DAB">
              <w:rPr>
                <w:color w:val="000000" w:themeColor="text1"/>
                <w:sz w:val="22"/>
                <w:szCs w:val="22"/>
              </w:rPr>
              <w:t xml:space="preserve"> K_W1</w:t>
            </w:r>
            <w:r w:rsidR="0AEB61A1" w:rsidRPr="004D6DAB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627398" w:rsidRPr="004D6DAB" w14:paraId="1EEE8852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448661" w14:textId="48B65B94" w:rsidR="00627398" w:rsidRPr="004D6DAB" w:rsidRDefault="0F1AEAE2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zna podstawowe zasady konstruowania gry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EC980" w14:textId="1C22DFC3" w:rsidR="00627398" w:rsidRPr="004D6DAB" w:rsidRDefault="00627398" w:rsidP="59276760">
            <w:pPr>
              <w:jc w:val="center"/>
              <w:rPr>
                <w:sz w:val="22"/>
                <w:szCs w:val="22"/>
              </w:rPr>
            </w:pPr>
            <w:r w:rsidRPr="004D6DAB">
              <w:rPr>
                <w:color w:val="000000" w:themeColor="text1"/>
                <w:sz w:val="22"/>
                <w:szCs w:val="22"/>
              </w:rPr>
              <w:t>K_W</w:t>
            </w:r>
            <w:r w:rsidR="666561AE" w:rsidRPr="004D6DAB">
              <w:rPr>
                <w:color w:val="000000" w:themeColor="text1"/>
                <w:sz w:val="22"/>
                <w:szCs w:val="22"/>
              </w:rPr>
              <w:t>06</w:t>
            </w:r>
          </w:p>
        </w:tc>
      </w:tr>
      <w:tr w:rsidR="00627398" w:rsidRPr="004D6DAB" w14:paraId="41887856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649EFD" w14:textId="03E0B3C5" w:rsidR="59276760" w:rsidRPr="004D6DAB" w:rsidRDefault="59276760" w:rsidP="59276760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7D1A3" w14:textId="1E88A9B5" w:rsidR="59276760" w:rsidRPr="004D6DAB" w:rsidRDefault="59276760" w:rsidP="59276760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obsługuje profesjonalny sprzęt audio video, narzędzia  wirtualnej rzeczywistości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1A43" w14:textId="5DA5F748" w:rsidR="00627398" w:rsidRPr="004D6DAB" w:rsidRDefault="7C5D99D2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K_U01, K_U06, K_U22</w:t>
            </w:r>
          </w:p>
          <w:p w14:paraId="1DE97CE5" w14:textId="6E8C22D6" w:rsidR="00627398" w:rsidRPr="004D6DAB" w:rsidRDefault="00627398" w:rsidP="592767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27398" w:rsidRPr="004D6DAB" w14:paraId="0080D6A6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98A9A" w14:textId="43681FD4" w:rsidR="00627398" w:rsidRPr="004D6DAB" w:rsidRDefault="00627398" w:rsidP="59276760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R</w:t>
            </w:r>
            <w:r w:rsidR="02C7529F"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wykonuje określony projekt tworząc animacje komputerowe z zastosowaniem silnika graficznego implementując go do środowiska </w:t>
            </w:r>
            <w:proofErr w:type="spellStart"/>
            <w:r w:rsidR="02C7529F" w:rsidRPr="004D6DAB">
              <w:rPr>
                <w:rFonts w:eastAsia="Calibri"/>
                <w:color w:val="000000" w:themeColor="text1"/>
                <w:sz w:val="24"/>
                <w:szCs w:val="24"/>
              </w:rPr>
              <w:t>Uneral</w:t>
            </w:r>
            <w:proofErr w:type="spellEnd"/>
            <w:r w:rsidR="02C7529F"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 </w:t>
            </w:r>
            <w:r w:rsidR="02C7529F"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B006BD" w14:textId="1EE9383F" w:rsidR="00627398" w:rsidRPr="004D6DAB" w:rsidRDefault="02C7529F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K_U20</w:t>
            </w:r>
          </w:p>
          <w:p w14:paraId="2FFCDD5E" w14:textId="6EE61A95" w:rsidR="00627398" w:rsidRPr="004D6DAB" w:rsidRDefault="00627398" w:rsidP="592767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27398" w:rsidRPr="004D6DAB" w14:paraId="2828713F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20C81" w14:textId="2C246934" w:rsidR="00627398" w:rsidRPr="004D6DAB" w:rsidRDefault="270EE352" w:rsidP="59276760">
            <w:pPr>
              <w:spacing w:line="276" w:lineRule="auto"/>
              <w:jc w:val="both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wykonuje określony projekt  bazując na możliwościach wirtualnej rzeczywistości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402873D" w14:textId="6EF05FB2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83690" w14:textId="725C9D2D" w:rsidR="00627398" w:rsidRPr="004D6DAB" w:rsidRDefault="270EE352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K_U20</w:t>
            </w:r>
          </w:p>
        </w:tc>
      </w:tr>
      <w:tr w:rsidR="00627398" w:rsidRPr="004D6DAB" w14:paraId="71555DE0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B5654D" w14:textId="05CFD352" w:rsidR="00627398" w:rsidRPr="004D6DAB" w:rsidRDefault="4B82A5D9" w:rsidP="59276760">
            <w:pPr>
              <w:spacing w:line="276" w:lineRule="auto"/>
              <w:jc w:val="both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ma świadomość z konieczności podnoszenia poziomu wiedzy w zakresie grafiki  komputerowej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32570E2A" w14:textId="702ADFA0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52416" w14:textId="553A82D9" w:rsidR="00627398" w:rsidRPr="004D6DAB" w:rsidRDefault="4B82A5D9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K_U06</w:t>
            </w:r>
          </w:p>
        </w:tc>
      </w:tr>
      <w:tr w:rsidR="00627398" w:rsidRPr="004D6DAB" w14:paraId="7C997EA4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012AA" w14:textId="40EDD15D" w:rsidR="00627398" w:rsidRPr="004D6DAB" w:rsidRDefault="3D198975" w:rsidP="59276760">
            <w:pPr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współpracuje w grupie korzystając z narzędzi społecznościowych</w:t>
            </w:r>
          </w:p>
          <w:p w14:paraId="180A475B" w14:textId="22F14A08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FCE05" w14:textId="1B9E8FEA" w:rsidR="00627398" w:rsidRPr="004D6DAB" w:rsidRDefault="3D198975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K_U02</w:t>
            </w:r>
          </w:p>
        </w:tc>
      </w:tr>
    </w:tbl>
    <w:p w14:paraId="0FB78278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27398" w:rsidRPr="004D6DAB" w14:paraId="2D313254" w14:textId="77777777" w:rsidTr="59276760">
        <w:tc>
          <w:tcPr>
            <w:tcW w:w="10008" w:type="dxa"/>
            <w:vAlign w:val="center"/>
          </w:tcPr>
          <w:p w14:paraId="06C2CFEE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TREŚCI PROGRAMOWE</w:t>
            </w:r>
          </w:p>
        </w:tc>
      </w:tr>
      <w:tr w:rsidR="00627398" w:rsidRPr="004D6DAB" w14:paraId="5FDC3BE2" w14:textId="77777777" w:rsidTr="59276760">
        <w:tc>
          <w:tcPr>
            <w:tcW w:w="10008" w:type="dxa"/>
            <w:shd w:val="clear" w:color="auto" w:fill="FFFFFF" w:themeFill="background1"/>
          </w:tcPr>
          <w:p w14:paraId="5CF52D33" w14:textId="77777777" w:rsidR="00627398" w:rsidRPr="004D6DAB" w:rsidRDefault="00627398" w:rsidP="001B235F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Wykład</w:t>
            </w:r>
          </w:p>
        </w:tc>
      </w:tr>
      <w:tr w:rsidR="00627398" w:rsidRPr="004D6DAB" w14:paraId="5D1E90C1" w14:textId="77777777" w:rsidTr="59276760">
        <w:tc>
          <w:tcPr>
            <w:tcW w:w="10008" w:type="dxa"/>
          </w:tcPr>
          <w:p w14:paraId="7D70D715" w14:textId="1804ADD6" w:rsidR="00627398" w:rsidRPr="004D6DAB" w:rsidRDefault="17160E73" w:rsidP="59276760">
            <w:pPr>
              <w:pStyle w:val="Akapitzlist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wykorzystanie grafiki komputerowej dla potrzeb wizualizacji procesów technologicznych pod kątem oprogramowania CAD, CAM </w:t>
            </w:r>
          </w:p>
          <w:p w14:paraId="3BDBAA68" w14:textId="1FB0B149" w:rsidR="00627398" w:rsidRPr="004D6DAB" w:rsidRDefault="17160E73" w:rsidP="59276760">
            <w:pPr>
              <w:pStyle w:val="Akapitzlist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grafika komputerowa jako nośnik informacji w aplikacjach </w:t>
            </w:r>
            <w:r w:rsidR="004D6DAB" w:rsidRPr="004D6DAB">
              <w:rPr>
                <w:rFonts w:eastAsia="Calibri"/>
                <w:color w:val="000000" w:themeColor="text1"/>
                <w:sz w:val="24"/>
                <w:szCs w:val="24"/>
              </w:rPr>
              <w:t>inżynierskich</w:t>
            </w: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 , metody wizualizacji </w:t>
            </w:r>
          </w:p>
          <w:p w14:paraId="688F0C1F" w14:textId="61BB13E7" w:rsidR="00627398" w:rsidRPr="004D6DAB" w:rsidRDefault="17160E73" w:rsidP="59276760">
            <w:pPr>
              <w:pStyle w:val="Akapitzlist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Przeanalizowanie możliwości oprogramowania do grafiki 3d pod kątem wykorzystania dla potrzeb produkcji gry komputerowej </w:t>
            </w:r>
          </w:p>
          <w:p w14:paraId="3C865D00" w14:textId="7123954D" w:rsidR="00627398" w:rsidRPr="004D6DAB" w:rsidRDefault="00627398" w:rsidP="59276760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44CF57E2" w14:textId="373665E1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Omówienie podstawowych silników graficznych, oraz porównanie ich możliwości w zależności od zastosowania </w:t>
            </w:r>
          </w:p>
          <w:p w14:paraId="73A5BAC3" w14:textId="0EBEEA96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Analiza najpopularniejszych gier komputerowych pod kątem wykorzystywanego silnika graficznego oraz sprawności oprogramowania </w:t>
            </w:r>
          </w:p>
          <w:p w14:paraId="736DC578" w14:textId="051DFBE8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Porównanie wydajności kart graficznych w zależności od zastosowanego silnika graficznego </w:t>
            </w:r>
          </w:p>
          <w:p w14:paraId="13BA87CB" w14:textId="796683B8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Wprowadzenie do technologii wirtualnej rzeczywistości </w:t>
            </w:r>
          </w:p>
          <w:p w14:paraId="3DBD3591" w14:textId="5CB5E684" w:rsidR="00627398" w:rsidRPr="004D6DAB" w:rsidRDefault="004D6DAB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Porównanie</w:t>
            </w:r>
            <w:r w:rsidR="17160E73"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okularów wirtualnej rzeczywistości dostępnych na rynku</w:t>
            </w:r>
          </w:p>
          <w:p w14:paraId="58DB2E57" w14:textId="4B8C0F15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before="240" w:after="2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Zastosowanie wirtualnej rzeczywistości dla potrzeb przemysłu i użytku domoweg</w:t>
            </w:r>
            <w:r w:rsidR="004D6DAB" w:rsidRPr="004D6DAB">
              <w:rPr>
                <w:rFonts w:eastAsia="Calibri"/>
                <w:color w:val="000000" w:themeColor="text1"/>
                <w:sz w:val="24"/>
                <w:szCs w:val="24"/>
              </w:rPr>
              <w:t>o</w:t>
            </w:r>
          </w:p>
          <w:p w14:paraId="03813E16" w14:textId="21DF1164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</w:tr>
      <w:tr w:rsidR="00627398" w:rsidRPr="004D6DAB" w14:paraId="5CDBC4C9" w14:textId="77777777" w:rsidTr="59276760">
        <w:tc>
          <w:tcPr>
            <w:tcW w:w="10008" w:type="dxa"/>
            <w:shd w:val="clear" w:color="auto" w:fill="FFFFFF" w:themeFill="background1"/>
          </w:tcPr>
          <w:p w14:paraId="2F88588D" w14:textId="77777777" w:rsidR="00627398" w:rsidRPr="004D6DAB" w:rsidRDefault="00627398" w:rsidP="001B235F">
            <w:pPr>
              <w:pStyle w:val="Nagwek1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</w:t>
            </w:r>
          </w:p>
        </w:tc>
      </w:tr>
      <w:tr w:rsidR="00627398" w:rsidRPr="004D6DAB" w14:paraId="5A3E8C10" w14:textId="77777777" w:rsidTr="59276760">
        <w:tc>
          <w:tcPr>
            <w:tcW w:w="10008" w:type="dxa"/>
          </w:tcPr>
          <w:p w14:paraId="656EBEC6" w14:textId="016198BF" w:rsidR="00627398" w:rsidRPr="004D6DAB" w:rsidRDefault="71E75E9D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Początkowe zajęcia nawiązują do poprzednich dwóch semestrów z zakresu grafiki komputerowej. Studenci przygotowują modele oraz środowisko w celu  zaimplementowania ich do silnika graficznego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Engine. Bazując na oprogramowaniu silnika graficznego studenci testują możliwości silnika oraz jego wydajność pod kątem prędkości odtwarzania w trybie rzeczywistym oraz jakości uzyskanych efektów wizualnych. Kolejnym etapem pracy jest stworzenie relacji pomiędzy obiektami, wykorzystanie fizyki ciał stałych i sprężystych oraz wzajemnej interakcji obiektów. Końcowym etapem zajęć laboratoryjnych jest stworzenie gry komputerowej bądź  wizualizacji z zastosowaniem technologii wirtualnej rzeczywistości. </w:t>
            </w:r>
          </w:p>
          <w:p w14:paraId="622AC41D" w14:textId="5CA755AA" w:rsidR="00627398" w:rsidRPr="004D6DAB" w:rsidRDefault="71E75E9D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Podczas zajęć studenci wykorzystują  nabyta wcześniej wiedzę z dziedziny grafiki komputerowej , animacji 3d , oraz podstawowych zasad fizyki . Wykonane projekty maja odzwierciedlenie w rzeczywistym , naturalnym poruszaniu się przedmiotów , obiektów , postaci z zachowaniem rzeczywistej fizyki uwzględniając masę ,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cie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żar , sprężystość  obiektów będących składową projektu.</w:t>
            </w:r>
          </w:p>
          <w:p w14:paraId="28AD7AD4" w14:textId="01A9B4D0" w:rsidR="00627398" w:rsidRPr="004D6DAB" w:rsidRDefault="00627398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366AFB59" w14:textId="69B8EB3D" w:rsidR="00627398" w:rsidRPr="004D6DAB" w:rsidRDefault="00627398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0562CB0E" w14:textId="1E7704B6" w:rsidR="00627398" w:rsidRPr="004D6DAB" w:rsidRDefault="0DF77382" w:rsidP="59276760"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Projekt dotyczy wykonania gry komputerowej , z wykorzystaniem środowiska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, Unity . Na początek studenci zobowiązani są do wykonania scenariusza gry , uwzględniając podział ról zespołu , ilość osób w zespole projektowym oraz przewidywany czas pracy konieczny na ukończenie projektu z uwzględnieniem technik projektowania bazujących na metodologii AGILE. Scenariusz gry ( wstępny projekt) określa także rodzaj gry  , a także metodę programowania  oraz rodzaj użytego  silnika </w:t>
            </w: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graficznego . Projekt gry ma określone przez prowadzącego założenia dotyczące zastosowania w projekcie fizyki ciał sprężystych oraz sztywnych , w celu wykonania naturalnych kolizji obiektów , obliczanych w trybie rzeczywistym</w:t>
            </w:r>
          </w:p>
        </w:tc>
      </w:tr>
    </w:tbl>
    <w:p w14:paraId="34CE0A41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62EBF3C5" w14:textId="77777777" w:rsidR="00505FE4" w:rsidRPr="004D6DAB" w:rsidRDefault="00505FE4" w:rsidP="00505FE4">
      <w:pPr>
        <w:rPr>
          <w:sz w:val="22"/>
          <w:szCs w:val="22"/>
        </w:rPr>
      </w:pPr>
    </w:p>
    <w:p w14:paraId="6D98A12B" w14:textId="77777777" w:rsidR="00505FE4" w:rsidRPr="004D6DAB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2D4BF8" w14:paraId="3FC8FA8B" w14:textId="77777777" w:rsidTr="59276760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027E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D6B56" w14:textId="7499ACFF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3DS Max czarna księga animatora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Autodesk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</w:p>
          <w:p w14:paraId="69E8159E" w14:textId="20F4C7A5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3DS max 4 techniki modelowania Biblia Kelly L, </w:t>
            </w:r>
          </w:p>
          <w:p w14:paraId="71BE2267" w14:textId="45351123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 xml:space="preserve">Augmented Reality Kipper, Greg / Rampolla, Joseph   Syngress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>Media,U.S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3A30FA5" w14:textId="1B2D1311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>Unreal Engine 4 Game Development in 24 Hours, Sams Teach Yourself</w:t>
            </w:r>
          </w:p>
          <w:p w14:paraId="08E78286" w14:textId="35F53D64" w:rsidR="00505FE4" w:rsidRPr="004D6DAB" w:rsidRDefault="00505FE4" w:rsidP="59276760">
            <w:pPr>
              <w:rPr>
                <w:sz w:val="22"/>
                <w:szCs w:val="22"/>
                <w:lang w:val="en-US"/>
              </w:rPr>
            </w:pPr>
          </w:p>
        </w:tc>
      </w:tr>
      <w:tr w:rsidR="00505FE4" w:rsidRPr="004D6DAB" w14:paraId="2B8E2863" w14:textId="77777777" w:rsidTr="5927676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74EE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291BC" w14:textId="3842BA80" w:rsidR="00505FE4" w:rsidRPr="004D6DAB" w:rsidRDefault="0E244F9F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1.Unity Przewodnik projektanta gier - Mike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Geig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- akademicki podręcznik</w:t>
            </w:r>
          </w:p>
          <w:p w14:paraId="2946DB82" w14:textId="11F69D63" w:rsidR="00505FE4" w:rsidRPr="004D6DAB" w:rsidRDefault="00505FE4" w:rsidP="59276760">
            <w:pPr>
              <w:jc w:val="both"/>
              <w:rPr>
                <w:sz w:val="22"/>
                <w:szCs w:val="22"/>
              </w:rPr>
            </w:pPr>
          </w:p>
        </w:tc>
      </w:tr>
      <w:tr w:rsidR="000A341B" w:rsidRPr="004D6DAB" w14:paraId="32C7FCC4" w14:textId="77777777" w:rsidTr="5927676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32E2" w14:textId="77777777" w:rsidR="000A341B" w:rsidRPr="004D6DAB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0E65BA" w14:textId="7F8DCB5D" w:rsidR="000A341B" w:rsidRPr="004D6DAB" w:rsidRDefault="0720AD57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Wykład z prezentacją multimedialną, ćwiczenia laboratoryjne, prezentacje projektów i dyskusja.</w:t>
            </w:r>
          </w:p>
          <w:p w14:paraId="61106916" w14:textId="70EC3553" w:rsidR="000A341B" w:rsidRPr="004D6DAB" w:rsidRDefault="000A341B" w:rsidP="59276760">
            <w:pPr>
              <w:ind w:left="72"/>
              <w:jc w:val="both"/>
              <w:rPr>
                <w:sz w:val="22"/>
                <w:szCs w:val="22"/>
              </w:rPr>
            </w:pPr>
          </w:p>
        </w:tc>
      </w:tr>
      <w:tr w:rsidR="000A341B" w:rsidRPr="004D6DAB" w14:paraId="06A03234" w14:textId="77777777" w:rsidTr="5927676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A9C03D" w14:textId="77777777" w:rsidR="000A341B" w:rsidRPr="004D6DAB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2FE90" w14:textId="77777777" w:rsidR="000A341B" w:rsidRPr="004D6DAB" w:rsidRDefault="000A341B" w:rsidP="001327B3">
            <w:pPr>
              <w:ind w:left="72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Nie dotyczy</w:t>
            </w:r>
          </w:p>
        </w:tc>
      </w:tr>
    </w:tbl>
    <w:p w14:paraId="18F9DFF4" w14:textId="77777777" w:rsidR="00505FE4" w:rsidRPr="004D6DAB" w:rsidRDefault="00505FE4" w:rsidP="00505FE4">
      <w:pPr>
        <w:rPr>
          <w:sz w:val="22"/>
          <w:szCs w:val="22"/>
        </w:rPr>
      </w:pPr>
      <w:r w:rsidRPr="004D6DAB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54C4D" w:rsidRPr="004D6DAB" w14:paraId="6CCC8858" w14:textId="77777777" w:rsidTr="592767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B9E253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</w:p>
          <w:p w14:paraId="4BF8B344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Nr efektu uczenia się/grupy efektów</w:t>
            </w:r>
            <w:r w:rsidRPr="004D6DAB">
              <w:rPr>
                <w:sz w:val="22"/>
                <w:szCs w:val="22"/>
              </w:rPr>
              <w:br/>
            </w:r>
          </w:p>
        </w:tc>
      </w:tr>
      <w:tr w:rsidR="00854C4D" w:rsidRPr="004D6DAB" w14:paraId="6C4278A9" w14:textId="77777777" w:rsidTr="592767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D7E260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Egzamin końcowy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F2FA92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01-9,11</w:t>
            </w:r>
          </w:p>
        </w:tc>
      </w:tr>
      <w:tr w:rsidR="00854C4D" w:rsidRPr="004D6DAB" w14:paraId="2CFB3E7E" w14:textId="77777777" w:rsidTr="59276760">
        <w:tc>
          <w:tcPr>
            <w:tcW w:w="8208" w:type="dxa"/>
            <w:gridSpan w:val="2"/>
            <w:vAlign w:val="center"/>
          </w:tcPr>
          <w:p w14:paraId="6C96F8DD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 – sprawozdania/uzupełnienie pkt.</w:t>
            </w:r>
          </w:p>
        </w:tc>
        <w:tc>
          <w:tcPr>
            <w:tcW w:w="1800" w:type="dxa"/>
            <w:vAlign w:val="center"/>
          </w:tcPr>
          <w:p w14:paraId="368215E2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09</w:t>
            </w:r>
          </w:p>
        </w:tc>
      </w:tr>
      <w:tr w:rsidR="00854C4D" w:rsidRPr="004D6DAB" w14:paraId="7A7F61E5" w14:textId="77777777" w:rsidTr="59276760">
        <w:tc>
          <w:tcPr>
            <w:tcW w:w="8208" w:type="dxa"/>
            <w:gridSpan w:val="2"/>
            <w:vAlign w:val="center"/>
          </w:tcPr>
          <w:p w14:paraId="4F27707D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 – weryfikacja wiedzy podczas zajęć – ocena ustna</w:t>
            </w:r>
          </w:p>
        </w:tc>
        <w:tc>
          <w:tcPr>
            <w:tcW w:w="1800" w:type="dxa"/>
            <w:vAlign w:val="center"/>
          </w:tcPr>
          <w:p w14:paraId="3C272738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04-11</w:t>
            </w:r>
          </w:p>
        </w:tc>
      </w:tr>
      <w:tr w:rsidR="00854C4D" w:rsidRPr="004D6DAB" w14:paraId="5A085813" w14:textId="77777777" w:rsidTr="59276760">
        <w:tc>
          <w:tcPr>
            <w:tcW w:w="8208" w:type="dxa"/>
            <w:gridSpan w:val="2"/>
            <w:vAlign w:val="center"/>
          </w:tcPr>
          <w:p w14:paraId="5607BB1F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 – kolokwium końcowe</w:t>
            </w:r>
          </w:p>
        </w:tc>
        <w:tc>
          <w:tcPr>
            <w:tcW w:w="1800" w:type="dxa"/>
            <w:vAlign w:val="center"/>
          </w:tcPr>
          <w:p w14:paraId="7431F41D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01-09</w:t>
            </w:r>
          </w:p>
        </w:tc>
      </w:tr>
      <w:tr w:rsidR="00854C4D" w:rsidRPr="004D6DAB" w14:paraId="49AE8661" w14:textId="77777777" w:rsidTr="59276760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73A8F73" w14:textId="1D3CC69B" w:rsidR="00854C4D" w:rsidRPr="004D6DAB" w:rsidRDefault="75CB0F36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Projekt zaliczeniowy w postaci gry, bądź wizualizacji przestrzennej bazującej na silniku graficznym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 4. Stworzenie środowiska, wygenerowanie obiektów oraz interakcji pomiędzy nimi. Możliwość pracy zespołowej, w zależności od założeń projektowych i wielkości zadania projektowego. Zaliczenie zadania realizowanego etapami, poparte dyskusją dotyczącą zakończonej części zadania. Zakres wiedzy przekazany podczas wykładu stanowi 50 %. Implementacji projektu na urządzenia mobilne.  Zaliczenie części laboratoryjnej polega na przedstawieniu przez studenta podczas dyskusji z prowadzącym umiejętności modelowania i projektowania fizyki ciał, z wykorzystaniem oprogramowania 3ds max .</w:t>
            </w:r>
          </w:p>
          <w:p w14:paraId="1AA3ED7B" w14:textId="26645B17" w:rsidR="00854C4D" w:rsidRPr="004D6DAB" w:rsidRDefault="00854C4D" w:rsidP="59276760">
            <w:pPr>
              <w:rPr>
                <w:sz w:val="22"/>
                <w:szCs w:val="22"/>
              </w:rPr>
            </w:pPr>
          </w:p>
        </w:tc>
      </w:tr>
    </w:tbl>
    <w:p w14:paraId="07547A01" w14:textId="77777777" w:rsidR="00505FE4" w:rsidRPr="004D6DAB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8"/>
        <w:gridCol w:w="1381"/>
        <w:gridCol w:w="1619"/>
        <w:gridCol w:w="2513"/>
      </w:tblGrid>
      <w:tr w:rsidR="00505FE4" w:rsidRPr="004D6DAB" w14:paraId="38568C79" w14:textId="77777777" w:rsidTr="5927676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43CB0F" w14:textId="77777777" w:rsidR="00505FE4" w:rsidRPr="004D6DAB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126EAFC7" w14:textId="77777777" w:rsidR="00505FE4" w:rsidRPr="004D6DAB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NAKŁAD PRACY STUDENTA</w:t>
            </w:r>
          </w:p>
          <w:p w14:paraId="07459315" w14:textId="77777777" w:rsidR="00505FE4" w:rsidRPr="004D6DAB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4D6DAB" w14:paraId="736598F8" w14:textId="77777777" w:rsidTr="00A461BD">
        <w:trPr>
          <w:trHeight w:val="263"/>
        </w:trPr>
        <w:tc>
          <w:tcPr>
            <w:tcW w:w="225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8241C73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4D6DAB" w14:paraId="511DD4EF" w14:textId="77777777" w:rsidTr="00A461BD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6DFB9E20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1F31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00BA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W tym zajęcia powiązane </w:t>
            </w:r>
            <w:r w:rsidRPr="004D6DA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71CDB8" w14:textId="77777777" w:rsidR="00505FE4" w:rsidRPr="004D6DAB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4D6DAB">
              <w:rPr>
                <w:sz w:val="22"/>
                <w:szCs w:val="22"/>
              </w:rPr>
              <w:t> </w:t>
            </w:r>
            <w:r w:rsidRPr="004D6DAB">
              <w:rPr>
                <w:sz w:val="22"/>
                <w:szCs w:val="22"/>
              </w:rPr>
              <w:t>technik kształcenia na odległość</w:t>
            </w:r>
          </w:p>
        </w:tc>
      </w:tr>
      <w:tr w:rsidR="00A461BD" w:rsidRPr="004D6DAB" w14:paraId="1BA7AB84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C869" w14:textId="77777777" w:rsidR="00A461BD" w:rsidRPr="004D6DAB" w:rsidRDefault="00A461BD" w:rsidP="00A461BD">
            <w:pPr>
              <w:spacing w:before="60" w:after="6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Udział w wykładach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44756CE5" w:rsidR="00A461BD" w:rsidRPr="004D6DAB" w:rsidRDefault="00A461BD" w:rsidP="00A461BD">
            <w:pPr>
              <w:jc w:val="center"/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21D1763C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4D0A" w14:textId="77777777" w:rsidR="00A461BD" w:rsidRPr="004D6DAB" w:rsidRDefault="00A461BD" w:rsidP="00A461BD">
            <w:pPr>
              <w:spacing w:before="60" w:after="6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71A" w14:textId="23A7C92D" w:rsidR="00A461BD" w:rsidRPr="004D6DAB" w:rsidRDefault="00A461BD" w:rsidP="00A461BD">
            <w:pPr>
              <w:jc w:val="center"/>
            </w:pPr>
            <w:r>
              <w:t>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610EB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5C9A1FF1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A852" w14:textId="77777777" w:rsidR="00A461BD" w:rsidRPr="004D6DAB" w:rsidRDefault="00A461BD" w:rsidP="00A461BD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D6DAB">
              <w:rPr>
                <w:sz w:val="22"/>
                <w:szCs w:val="22"/>
              </w:rPr>
              <w:lastRenderedPageBreak/>
              <w:t>Udział w ćwiczeniach audytoryjnych</w:t>
            </w:r>
            <w:r w:rsidRPr="004D6DAB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0F80" w14:textId="3EA686E8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7D" w14:textId="22E952C1" w:rsidR="00A461BD" w:rsidRPr="004D6DAB" w:rsidRDefault="00A461BD" w:rsidP="00A461BD">
            <w:pPr>
              <w:jc w:val="center"/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805D2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3602B305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24E3" w14:textId="77777777" w:rsidR="00A461BD" w:rsidRPr="004D6DAB" w:rsidRDefault="00A461BD" w:rsidP="00A461B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35C2" w14:textId="28D26F2F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C845" w14:textId="0454A0F5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3B88CF29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CB1" w14:textId="77777777" w:rsidR="00A461BD" w:rsidRPr="004D6DAB" w:rsidRDefault="00A461BD" w:rsidP="00A461B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Przygotowanie projektu / eseju / itp.</w:t>
            </w:r>
            <w:r w:rsidRPr="004D6DA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2C00330B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3DAF7D4B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AD66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4EBFD7E2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EA12" w14:textId="77777777" w:rsidR="00A461BD" w:rsidRPr="004D6DAB" w:rsidRDefault="00A461BD" w:rsidP="00A461B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722" w14:textId="1EB30617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226A1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36980BC5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8E96" w14:textId="77777777" w:rsidR="00A461BD" w:rsidRPr="004D6DAB" w:rsidRDefault="00A461BD" w:rsidP="00A461B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155AC5FE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4B5B7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6AE50171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7D00" w14:textId="77777777" w:rsidR="00A461BD" w:rsidRPr="004D6DAB" w:rsidRDefault="00A461BD" w:rsidP="00A461B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Inne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566A6BC0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A461BD" w:rsidRPr="004D6DAB" w:rsidRDefault="00A461BD" w:rsidP="00A461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BF0D7D" w14:textId="77777777" w:rsidR="00A461BD" w:rsidRPr="004D6DAB" w:rsidRDefault="00A461BD" w:rsidP="00A461BD">
            <w:pPr>
              <w:jc w:val="center"/>
              <w:rPr>
                <w:sz w:val="22"/>
                <w:szCs w:val="22"/>
              </w:rPr>
            </w:pPr>
          </w:p>
        </w:tc>
      </w:tr>
      <w:tr w:rsidR="00A461BD" w:rsidRPr="004D6DAB" w14:paraId="3A408C85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42A1" w14:textId="77777777" w:rsidR="00A461BD" w:rsidRPr="004D6DAB" w:rsidRDefault="00A461BD" w:rsidP="00A461BD">
            <w:pPr>
              <w:spacing w:before="60" w:after="60"/>
              <w:rPr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6128" w14:textId="2030873C" w:rsidR="00A461BD" w:rsidRPr="004D6DAB" w:rsidRDefault="00A461BD" w:rsidP="00A461B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2D0C" w14:textId="464149B1" w:rsidR="00A461BD" w:rsidRPr="004D6DAB" w:rsidRDefault="00A461BD" w:rsidP="00A461BD">
            <w:pPr>
              <w:spacing w:before="60" w:after="60"/>
              <w:jc w:val="center"/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65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2F1B3" w14:textId="77777777" w:rsidR="00A461BD" w:rsidRPr="004D6DAB" w:rsidRDefault="00A461BD" w:rsidP="00A461BD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4D6DAB" w14:paraId="44B46C00" w14:textId="77777777" w:rsidTr="00A461BD">
        <w:trPr>
          <w:trHeight w:val="236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C3CE7" w14:textId="77777777" w:rsidR="00DC3712" w:rsidRPr="004D6DAB" w:rsidRDefault="00DC3712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D779C54" w14:textId="0649001F" w:rsidR="00DC3712" w:rsidRPr="004D6DAB" w:rsidRDefault="2271E5A8" w:rsidP="5927676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4"/>
                <w:szCs w:val="24"/>
              </w:rPr>
              <w:t>3</w:t>
            </w:r>
            <w:r w:rsidR="381E0A92" w:rsidRPr="004D6DAB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DC3712" w:rsidRPr="004D6DAB" w14:paraId="56E7A67B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F24B8" w14:textId="77777777" w:rsidR="00DC3712" w:rsidRPr="004D6DAB" w:rsidRDefault="00DC3712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D6DA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36D8236" w14:textId="001CF769" w:rsidR="00DC3712" w:rsidRPr="004D6DAB" w:rsidRDefault="381E0A92" w:rsidP="5927676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4"/>
                <w:szCs w:val="24"/>
              </w:rPr>
              <w:t>2,</w:t>
            </w:r>
            <w:r w:rsidR="00A461BD">
              <w:rPr>
                <w:b/>
                <w:bCs/>
                <w:sz w:val="24"/>
                <w:szCs w:val="24"/>
              </w:rPr>
              <w:t>2</w:t>
            </w:r>
            <w:r w:rsidR="0AAE3B9F" w:rsidRPr="004D6DAB">
              <w:rPr>
                <w:b/>
                <w:bCs/>
                <w:sz w:val="24"/>
                <w:szCs w:val="24"/>
              </w:rPr>
              <w:t xml:space="preserve"> </w:t>
            </w:r>
            <w:r w:rsidRPr="004D6DAB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C3712" w:rsidRPr="004D6DAB" w14:paraId="3999A1F0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BBD9A" w14:textId="77777777" w:rsidR="00DC3712" w:rsidRPr="004D6DAB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4D6DA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F2C34E" w14:textId="77777777" w:rsidR="00DC3712" w:rsidRPr="004D6DAB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4D6DAB" w14:paraId="79E0A2AB" w14:textId="77777777" w:rsidTr="00A461BD">
        <w:trPr>
          <w:trHeight w:val="262"/>
        </w:trPr>
        <w:tc>
          <w:tcPr>
            <w:tcW w:w="22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C2D0A61" w14:textId="77777777" w:rsidR="00DC3712" w:rsidRPr="004D6DAB" w:rsidRDefault="00DC3712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783D8E" w14:textId="5F3966B7" w:rsidR="00DC3712" w:rsidRPr="004D6DAB" w:rsidRDefault="00A461BD" w:rsidP="5927676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t>47</w:t>
            </w:r>
            <w:r w:rsidR="00DC3712" w:rsidRPr="004D6DAB">
              <w:br/>
            </w:r>
            <w:r w:rsidR="65B3CAA4" w:rsidRPr="004D6DAB">
              <w:rPr>
                <w:b/>
                <w:bCs/>
                <w:sz w:val="24"/>
                <w:szCs w:val="24"/>
              </w:rPr>
              <w:t>1</w:t>
            </w:r>
            <w:r w:rsidR="381E0A92" w:rsidRPr="004D6DAB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381E0A92" w:rsidRPr="004D6DAB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680A4E5D" w14:textId="77777777" w:rsidR="00DB50E0" w:rsidRPr="004D6DAB" w:rsidRDefault="00DB50E0" w:rsidP="00505FE4">
      <w:pPr>
        <w:rPr>
          <w:sz w:val="22"/>
          <w:szCs w:val="22"/>
        </w:rPr>
      </w:pPr>
    </w:p>
    <w:sectPr w:rsidR="00DB50E0" w:rsidRPr="004D6DA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4DBDC" w14:textId="77777777" w:rsidR="00441374" w:rsidRDefault="00441374" w:rsidP="00505FE4">
      <w:r>
        <w:separator/>
      </w:r>
    </w:p>
  </w:endnote>
  <w:endnote w:type="continuationSeparator" w:id="0">
    <w:p w14:paraId="769D0D3C" w14:textId="77777777" w:rsidR="00441374" w:rsidRDefault="00441374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Arial Narrow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812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6FEF7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BCC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08DF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921983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D245A" w14:textId="77777777" w:rsidR="00441374" w:rsidRDefault="00441374" w:rsidP="00505FE4">
      <w:r>
        <w:separator/>
      </w:r>
    </w:p>
  </w:footnote>
  <w:footnote w:type="continuationSeparator" w:id="0">
    <w:p w14:paraId="1231BE67" w14:textId="77777777" w:rsidR="00441374" w:rsidRDefault="00441374" w:rsidP="00505FE4">
      <w:r>
        <w:continuationSeparator/>
      </w:r>
    </w:p>
  </w:footnote>
  <w:footnote w:id="1">
    <w:p w14:paraId="10952F69" w14:textId="77777777" w:rsidR="00DC3712" w:rsidRDefault="00DC371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3374"/>
    <w:multiLevelType w:val="hybridMultilevel"/>
    <w:tmpl w:val="9F8C340A"/>
    <w:lvl w:ilvl="0" w:tplc="D4F077AA">
      <w:start w:val="3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4F862A78">
      <w:start w:val="1"/>
      <w:numFmt w:val="lowerLetter"/>
      <w:lvlText w:val="%2."/>
      <w:lvlJc w:val="left"/>
      <w:pPr>
        <w:ind w:left="1440" w:hanging="360"/>
      </w:pPr>
    </w:lvl>
    <w:lvl w:ilvl="2" w:tplc="AFC0F402">
      <w:start w:val="1"/>
      <w:numFmt w:val="lowerRoman"/>
      <w:lvlText w:val="%3."/>
      <w:lvlJc w:val="right"/>
      <w:pPr>
        <w:ind w:left="2160" w:hanging="180"/>
      </w:pPr>
    </w:lvl>
    <w:lvl w:ilvl="3" w:tplc="727C9302">
      <w:start w:val="1"/>
      <w:numFmt w:val="decimal"/>
      <w:lvlText w:val="%4."/>
      <w:lvlJc w:val="left"/>
      <w:pPr>
        <w:ind w:left="2880" w:hanging="360"/>
      </w:pPr>
    </w:lvl>
    <w:lvl w:ilvl="4" w:tplc="3D52D8FA">
      <w:start w:val="1"/>
      <w:numFmt w:val="lowerLetter"/>
      <w:lvlText w:val="%5."/>
      <w:lvlJc w:val="left"/>
      <w:pPr>
        <w:ind w:left="3600" w:hanging="360"/>
      </w:pPr>
    </w:lvl>
    <w:lvl w:ilvl="5" w:tplc="93B4FF8E">
      <w:start w:val="1"/>
      <w:numFmt w:val="lowerRoman"/>
      <w:lvlText w:val="%6."/>
      <w:lvlJc w:val="right"/>
      <w:pPr>
        <w:ind w:left="4320" w:hanging="180"/>
      </w:pPr>
    </w:lvl>
    <w:lvl w:ilvl="6" w:tplc="6E3A37F6">
      <w:start w:val="1"/>
      <w:numFmt w:val="decimal"/>
      <w:lvlText w:val="%7."/>
      <w:lvlJc w:val="left"/>
      <w:pPr>
        <w:ind w:left="5040" w:hanging="360"/>
      </w:pPr>
    </w:lvl>
    <w:lvl w:ilvl="7" w:tplc="69F4264C">
      <w:start w:val="1"/>
      <w:numFmt w:val="lowerLetter"/>
      <w:lvlText w:val="%8."/>
      <w:lvlJc w:val="left"/>
      <w:pPr>
        <w:ind w:left="5760" w:hanging="360"/>
      </w:pPr>
    </w:lvl>
    <w:lvl w:ilvl="8" w:tplc="8F4017B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3E2B7"/>
    <w:multiLevelType w:val="hybridMultilevel"/>
    <w:tmpl w:val="23B6881C"/>
    <w:lvl w:ilvl="0" w:tplc="20BE59AC">
      <w:start w:val="2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B162882C">
      <w:start w:val="1"/>
      <w:numFmt w:val="lowerLetter"/>
      <w:lvlText w:val="%2."/>
      <w:lvlJc w:val="left"/>
      <w:pPr>
        <w:ind w:left="1440" w:hanging="360"/>
      </w:pPr>
    </w:lvl>
    <w:lvl w:ilvl="2" w:tplc="7BF034B8">
      <w:start w:val="1"/>
      <w:numFmt w:val="lowerRoman"/>
      <w:lvlText w:val="%3."/>
      <w:lvlJc w:val="right"/>
      <w:pPr>
        <w:ind w:left="2160" w:hanging="180"/>
      </w:pPr>
    </w:lvl>
    <w:lvl w:ilvl="3" w:tplc="DCD8E006">
      <w:start w:val="1"/>
      <w:numFmt w:val="decimal"/>
      <w:lvlText w:val="%4."/>
      <w:lvlJc w:val="left"/>
      <w:pPr>
        <w:ind w:left="2880" w:hanging="360"/>
      </w:pPr>
    </w:lvl>
    <w:lvl w:ilvl="4" w:tplc="DD300E50">
      <w:start w:val="1"/>
      <w:numFmt w:val="lowerLetter"/>
      <w:lvlText w:val="%5."/>
      <w:lvlJc w:val="left"/>
      <w:pPr>
        <w:ind w:left="3600" w:hanging="360"/>
      </w:pPr>
    </w:lvl>
    <w:lvl w:ilvl="5" w:tplc="834A3ECC">
      <w:start w:val="1"/>
      <w:numFmt w:val="lowerRoman"/>
      <w:lvlText w:val="%6."/>
      <w:lvlJc w:val="right"/>
      <w:pPr>
        <w:ind w:left="4320" w:hanging="180"/>
      </w:pPr>
    </w:lvl>
    <w:lvl w:ilvl="6" w:tplc="81365A5C">
      <w:start w:val="1"/>
      <w:numFmt w:val="decimal"/>
      <w:lvlText w:val="%7."/>
      <w:lvlJc w:val="left"/>
      <w:pPr>
        <w:ind w:left="5040" w:hanging="360"/>
      </w:pPr>
    </w:lvl>
    <w:lvl w:ilvl="7" w:tplc="D764C1C4">
      <w:start w:val="1"/>
      <w:numFmt w:val="lowerLetter"/>
      <w:lvlText w:val="%8."/>
      <w:lvlJc w:val="left"/>
      <w:pPr>
        <w:ind w:left="5760" w:hanging="360"/>
      </w:pPr>
    </w:lvl>
    <w:lvl w:ilvl="8" w:tplc="066CBD8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3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12C02"/>
    <w:multiLevelType w:val="hybridMultilevel"/>
    <w:tmpl w:val="D0ACF264"/>
    <w:lvl w:ilvl="0" w:tplc="96C20CDA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6568E6F2">
      <w:start w:val="1"/>
      <w:numFmt w:val="lowerLetter"/>
      <w:lvlText w:val="%2."/>
      <w:lvlJc w:val="left"/>
      <w:pPr>
        <w:ind w:left="1440" w:hanging="360"/>
      </w:pPr>
    </w:lvl>
    <w:lvl w:ilvl="2" w:tplc="8222FBC6">
      <w:start w:val="1"/>
      <w:numFmt w:val="lowerRoman"/>
      <w:lvlText w:val="%3."/>
      <w:lvlJc w:val="right"/>
      <w:pPr>
        <w:ind w:left="2160" w:hanging="180"/>
      </w:pPr>
    </w:lvl>
    <w:lvl w:ilvl="3" w:tplc="796CC1B6">
      <w:start w:val="1"/>
      <w:numFmt w:val="decimal"/>
      <w:lvlText w:val="%4."/>
      <w:lvlJc w:val="left"/>
      <w:pPr>
        <w:ind w:left="2880" w:hanging="360"/>
      </w:pPr>
    </w:lvl>
    <w:lvl w:ilvl="4" w:tplc="18D61C62">
      <w:start w:val="1"/>
      <w:numFmt w:val="lowerLetter"/>
      <w:lvlText w:val="%5."/>
      <w:lvlJc w:val="left"/>
      <w:pPr>
        <w:ind w:left="3600" w:hanging="360"/>
      </w:pPr>
    </w:lvl>
    <w:lvl w:ilvl="5" w:tplc="352C35C0">
      <w:start w:val="1"/>
      <w:numFmt w:val="lowerRoman"/>
      <w:lvlText w:val="%6."/>
      <w:lvlJc w:val="right"/>
      <w:pPr>
        <w:ind w:left="4320" w:hanging="180"/>
      </w:pPr>
    </w:lvl>
    <w:lvl w:ilvl="6" w:tplc="912E28DC">
      <w:start w:val="1"/>
      <w:numFmt w:val="decimal"/>
      <w:lvlText w:val="%7."/>
      <w:lvlJc w:val="left"/>
      <w:pPr>
        <w:ind w:left="5040" w:hanging="360"/>
      </w:pPr>
    </w:lvl>
    <w:lvl w:ilvl="7" w:tplc="C2640DEA">
      <w:start w:val="1"/>
      <w:numFmt w:val="lowerLetter"/>
      <w:lvlText w:val="%8."/>
      <w:lvlJc w:val="left"/>
      <w:pPr>
        <w:ind w:left="5760" w:hanging="360"/>
      </w:pPr>
    </w:lvl>
    <w:lvl w:ilvl="8" w:tplc="5038EA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D1FC5"/>
    <w:multiLevelType w:val="hybridMultilevel"/>
    <w:tmpl w:val="32322E76"/>
    <w:lvl w:ilvl="0" w:tplc="AB845868">
      <w:start w:val="6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F3689B9C">
      <w:start w:val="1"/>
      <w:numFmt w:val="lowerLetter"/>
      <w:lvlText w:val="%2."/>
      <w:lvlJc w:val="left"/>
      <w:pPr>
        <w:ind w:left="1440" w:hanging="360"/>
      </w:pPr>
    </w:lvl>
    <w:lvl w:ilvl="2" w:tplc="36E8C02C">
      <w:start w:val="1"/>
      <w:numFmt w:val="lowerRoman"/>
      <w:lvlText w:val="%3."/>
      <w:lvlJc w:val="right"/>
      <w:pPr>
        <w:ind w:left="2160" w:hanging="180"/>
      </w:pPr>
    </w:lvl>
    <w:lvl w:ilvl="3" w:tplc="C81C5842">
      <w:start w:val="1"/>
      <w:numFmt w:val="decimal"/>
      <w:lvlText w:val="%4."/>
      <w:lvlJc w:val="left"/>
      <w:pPr>
        <w:ind w:left="2880" w:hanging="360"/>
      </w:pPr>
    </w:lvl>
    <w:lvl w:ilvl="4" w:tplc="73FC0AA4">
      <w:start w:val="1"/>
      <w:numFmt w:val="lowerLetter"/>
      <w:lvlText w:val="%5."/>
      <w:lvlJc w:val="left"/>
      <w:pPr>
        <w:ind w:left="3600" w:hanging="360"/>
      </w:pPr>
    </w:lvl>
    <w:lvl w:ilvl="5" w:tplc="A7224612">
      <w:start w:val="1"/>
      <w:numFmt w:val="lowerRoman"/>
      <w:lvlText w:val="%6."/>
      <w:lvlJc w:val="right"/>
      <w:pPr>
        <w:ind w:left="4320" w:hanging="180"/>
      </w:pPr>
    </w:lvl>
    <w:lvl w:ilvl="6" w:tplc="95288ED0">
      <w:start w:val="1"/>
      <w:numFmt w:val="decimal"/>
      <w:lvlText w:val="%7."/>
      <w:lvlJc w:val="left"/>
      <w:pPr>
        <w:ind w:left="5040" w:hanging="360"/>
      </w:pPr>
    </w:lvl>
    <w:lvl w:ilvl="7" w:tplc="63FC2986">
      <w:start w:val="1"/>
      <w:numFmt w:val="lowerLetter"/>
      <w:lvlText w:val="%8."/>
      <w:lvlJc w:val="left"/>
      <w:pPr>
        <w:ind w:left="5760" w:hanging="360"/>
      </w:pPr>
    </w:lvl>
    <w:lvl w:ilvl="8" w:tplc="6248EF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06E9"/>
    <w:multiLevelType w:val="hybridMultilevel"/>
    <w:tmpl w:val="78B42204"/>
    <w:lvl w:ilvl="0" w:tplc="588A11CC">
      <w:start w:val="1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007E5F9C">
      <w:start w:val="1"/>
      <w:numFmt w:val="lowerLetter"/>
      <w:lvlText w:val="%2."/>
      <w:lvlJc w:val="left"/>
      <w:pPr>
        <w:ind w:left="1440" w:hanging="360"/>
      </w:pPr>
    </w:lvl>
    <w:lvl w:ilvl="2" w:tplc="7C7E74AA">
      <w:start w:val="1"/>
      <w:numFmt w:val="lowerRoman"/>
      <w:lvlText w:val="%3."/>
      <w:lvlJc w:val="right"/>
      <w:pPr>
        <w:ind w:left="2160" w:hanging="180"/>
      </w:pPr>
    </w:lvl>
    <w:lvl w:ilvl="3" w:tplc="FE082D52">
      <w:start w:val="1"/>
      <w:numFmt w:val="decimal"/>
      <w:lvlText w:val="%4."/>
      <w:lvlJc w:val="left"/>
      <w:pPr>
        <w:ind w:left="2880" w:hanging="360"/>
      </w:pPr>
    </w:lvl>
    <w:lvl w:ilvl="4" w:tplc="23967DE2">
      <w:start w:val="1"/>
      <w:numFmt w:val="lowerLetter"/>
      <w:lvlText w:val="%5."/>
      <w:lvlJc w:val="left"/>
      <w:pPr>
        <w:ind w:left="3600" w:hanging="360"/>
      </w:pPr>
    </w:lvl>
    <w:lvl w:ilvl="5" w:tplc="ACC6DCD6">
      <w:start w:val="1"/>
      <w:numFmt w:val="lowerRoman"/>
      <w:lvlText w:val="%6."/>
      <w:lvlJc w:val="right"/>
      <w:pPr>
        <w:ind w:left="4320" w:hanging="180"/>
      </w:pPr>
    </w:lvl>
    <w:lvl w:ilvl="6" w:tplc="B452414E">
      <w:start w:val="1"/>
      <w:numFmt w:val="decimal"/>
      <w:lvlText w:val="%7."/>
      <w:lvlJc w:val="left"/>
      <w:pPr>
        <w:ind w:left="5040" w:hanging="360"/>
      </w:pPr>
    </w:lvl>
    <w:lvl w:ilvl="7" w:tplc="BE683666">
      <w:start w:val="1"/>
      <w:numFmt w:val="lowerLetter"/>
      <w:lvlText w:val="%8."/>
      <w:lvlJc w:val="left"/>
      <w:pPr>
        <w:ind w:left="5760" w:hanging="360"/>
      </w:pPr>
    </w:lvl>
    <w:lvl w:ilvl="8" w:tplc="6346EE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A19B0"/>
    <w:multiLevelType w:val="hybridMultilevel"/>
    <w:tmpl w:val="95F8DA64"/>
    <w:lvl w:ilvl="0" w:tplc="C6DC8270">
      <w:start w:val="4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983EE9F2">
      <w:start w:val="1"/>
      <w:numFmt w:val="lowerLetter"/>
      <w:lvlText w:val="%2."/>
      <w:lvlJc w:val="left"/>
      <w:pPr>
        <w:ind w:left="1440" w:hanging="360"/>
      </w:pPr>
    </w:lvl>
    <w:lvl w:ilvl="2" w:tplc="78946678">
      <w:start w:val="1"/>
      <w:numFmt w:val="lowerRoman"/>
      <w:lvlText w:val="%3."/>
      <w:lvlJc w:val="right"/>
      <w:pPr>
        <w:ind w:left="2160" w:hanging="180"/>
      </w:pPr>
    </w:lvl>
    <w:lvl w:ilvl="3" w:tplc="8EB668D8">
      <w:start w:val="1"/>
      <w:numFmt w:val="decimal"/>
      <w:lvlText w:val="%4."/>
      <w:lvlJc w:val="left"/>
      <w:pPr>
        <w:ind w:left="2880" w:hanging="360"/>
      </w:pPr>
    </w:lvl>
    <w:lvl w:ilvl="4" w:tplc="AED824C8">
      <w:start w:val="1"/>
      <w:numFmt w:val="lowerLetter"/>
      <w:lvlText w:val="%5."/>
      <w:lvlJc w:val="left"/>
      <w:pPr>
        <w:ind w:left="3600" w:hanging="360"/>
      </w:pPr>
    </w:lvl>
    <w:lvl w:ilvl="5" w:tplc="8F9CC860">
      <w:start w:val="1"/>
      <w:numFmt w:val="lowerRoman"/>
      <w:lvlText w:val="%6."/>
      <w:lvlJc w:val="right"/>
      <w:pPr>
        <w:ind w:left="4320" w:hanging="180"/>
      </w:pPr>
    </w:lvl>
    <w:lvl w:ilvl="6" w:tplc="9E14DDF2">
      <w:start w:val="1"/>
      <w:numFmt w:val="decimal"/>
      <w:lvlText w:val="%7."/>
      <w:lvlJc w:val="left"/>
      <w:pPr>
        <w:ind w:left="5040" w:hanging="360"/>
      </w:pPr>
    </w:lvl>
    <w:lvl w:ilvl="7" w:tplc="4D66CA10">
      <w:start w:val="1"/>
      <w:numFmt w:val="lowerLetter"/>
      <w:lvlText w:val="%8."/>
      <w:lvlJc w:val="left"/>
      <w:pPr>
        <w:ind w:left="5760" w:hanging="360"/>
      </w:pPr>
    </w:lvl>
    <w:lvl w:ilvl="8" w:tplc="64C67FF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E75D1"/>
    <w:multiLevelType w:val="hybridMultilevel"/>
    <w:tmpl w:val="DE40CEBC"/>
    <w:lvl w:ilvl="0" w:tplc="9034BDFA">
      <w:start w:val="3"/>
      <w:numFmt w:val="lowerLetter"/>
      <w:lvlText w:val="%1)"/>
      <w:lvlJc w:val="left"/>
      <w:pPr>
        <w:ind w:left="1042" w:hanging="360"/>
      </w:pPr>
      <w:rPr>
        <w:rFonts w:ascii="Calibri,Arial Narrow" w:hAnsi="Calibri,Arial Narrow" w:hint="default"/>
      </w:rPr>
    </w:lvl>
    <w:lvl w:ilvl="1" w:tplc="9EC8F1E4">
      <w:start w:val="1"/>
      <w:numFmt w:val="lowerLetter"/>
      <w:lvlText w:val="%2."/>
      <w:lvlJc w:val="left"/>
      <w:pPr>
        <w:ind w:left="1440" w:hanging="360"/>
      </w:pPr>
    </w:lvl>
    <w:lvl w:ilvl="2" w:tplc="7E90FB5A">
      <w:start w:val="1"/>
      <w:numFmt w:val="lowerRoman"/>
      <w:lvlText w:val="%3."/>
      <w:lvlJc w:val="right"/>
      <w:pPr>
        <w:ind w:left="2160" w:hanging="180"/>
      </w:pPr>
    </w:lvl>
    <w:lvl w:ilvl="3" w:tplc="5D04CBBA">
      <w:start w:val="1"/>
      <w:numFmt w:val="decimal"/>
      <w:lvlText w:val="%4."/>
      <w:lvlJc w:val="left"/>
      <w:pPr>
        <w:ind w:left="2880" w:hanging="360"/>
      </w:pPr>
    </w:lvl>
    <w:lvl w:ilvl="4" w:tplc="1CAC601C">
      <w:start w:val="1"/>
      <w:numFmt w:val="lowerLetter"/>
      <w:lvlText w:val="%5."/>
      <w:lvlJc w:val="left"/>
      <w:pPr>
        <w:ind w:left="3600" w:hanging="360"/>
      </w:pPr>
    </w:lvl>
    <w:lvl w:ilvl="5" w:tplc="A58C9DEA">
      <w:start w:val="1"/>
      <w:numFmt w:val="lowerRoman"/>
      <w:lvlText w:val="%6."/>
      <w:lvlJc w:val="right"/>
      <w:pPr>
        <w:ind w:left="4320" w:hanging="180"/>
      </w:pPr>
    </w:lvl>
    <w:lvl w:ilvl="6" w:tplc="C65ADF06">
      <w:start w:val="1"/>
      <w:numFmt w:val="decimal"/>
      <w:lvlText w:val="%7."/>
      <w:lvlJc w:val="left"/>
      <w:pPr>
        <w:ind w:left="5040" w:hanging="360"/>
      </w:pPr>
    </w:lvl>
    <w:lvl w:ilvl="7" w:tplc="8A986410">
      <w:start w:val="1"/>
      <w:numFmt w:val="lowerLetter"/>
      <w:lvlText w:val="%8."/>
      <w:lvlJc w:val="left"/>
      <w:pPr>
        <w:ind w:left="5760" w:hanging="360"/>
      </w:pPr>
    </w:lvl>
    <w:lvl w:ilvl="8" w:tplc="234C71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97472"/>
    <w:multiLevelType w:val="hybridMultilevel"/>
    <w:tmpl w:val="348ADC72"/>
    <w:lvl w:ilvl="0" w:tplc="B93E0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45CE3CEE"/>
    <w:multiLevelType w:val="hybridMultilevel"/>
    <w:tmpl w:val="953802C2"/>
    <w:lvl w:ilvl="0" w:tplc="5C221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7B14D"/>
    <w:multiLevelType w:val="hybridMultilevel"/>
    <w:tmpl w:val="98DA8C78"/>
    <w:lvl w:ilvl="0" w:tplc="41E8F2B2">
      <w:start w:val="5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2B48ACF0">
      <w:start w:val="1"/>
      <w:numFmt w:val="lowerLetter"/>
      <w:lvlText w:val="%2."/>
      <w:lvlJc w:val="left"/>
      <w:pPr>
        <w:ind w:left="1440" w:hanging="360"/>
      </w:pPr>
    </w:lvl>
    <w:lvl w:ilvl="2" w:tplc="199A8E7E">
      <w:start w:val="1"/>
      <w:numFmt w:val="lowerRoman"/>
      <w:lvlText w:val="%3."/>
      <w:lvlJc w:val="right"/>
      <w:pPr>
        <w:ind w:left="2160" w:hanging="180"/>
      </w:pPr>
    </w:lvl>
    <w:lvl w:ilvl="3" w:tplc="FB7EB20E">
      <w:start w:val="1"/>
      <w:numFmt w:val="decimal"/>
      <w:lvlText w:val="%4."/>
      <w:lvlJc w:val="left"/>
      <w:pPr>
        <w:ind w:left="2880" w:hanging="360"/>
      </w:pPr>
    </w:lvl>
    <w:lvl w:ilvl="4" w:tplc="711CD410">
      <w:start w:val="1"/>
      <w:numFmt w:val="lowerLetter"/>
      <w:lvlText w:val="%5."/>
      <w:lvlJc w:val="left"/>
      <w:pPr>
        <w:ind w:left="3600" w:hanging="360"/>
      </w:pPr>
    </w:lvl>
    <w:lvl w:ilvl="5" w:tplc="FC26E034">
      <w:start w:val="1"/>
      <w:numFmt w:val="lowerRoman"/>
      <w:lvlText w:val="%6."/>
      <w:lvlJc w:val="right"/>
      <w:pPr>
        <w:ind w:left="4320" w:hanging="180"/>
      </w:pPr>
    </w:lvl>
    <w:lvl w:ilvl="6" w:tplc="D9E24AC6">
      <w:start w:val="1"/>
      <w:numFmt w:val="decimal"/>
      <w:lvlText w:val="%7."/>
      <w:lvlJc w:val="left"/>
      <w:pPr>
        <w:ind w:left="5040" w:hanging="360"/>
      </w:pPr>
    </w:lvl>
    <w:lvl w:ilvl="7" w:tplc="E028099E">
      <w:start w:val="1"/>
      <w:numFmt w:val="lowerLetter"/>
      <w:lvlText w:val="%8."/>
      <w:lvlJc w:val="left"/>
      <w:pPr>
        <w:ind w:left="5760" w:hanging="360"/>
      </w:pPr>
    </w:lvl>
    <w:lvl w:ilvl="8" w:tplc="470AA6E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4" w15:restartNumberingAfterBreak="0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5D956AC1"/>
    <w:multiLevelType w:val="hybridMultilevel"/>
    <w:tmpl w:val="A07C2D78"/>
    <w:lvl w:ilvl="0" w:tplc="B7F81DF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43B63360">
      <w:start w:val="1"/>
      <w:numFmt w:val="lowerLetter"/>
      <w:lvlText w:val="%2."/>
      <w:lvlJc w:val="left"/>
      <w:pPr>
        <w:ind w:left="1440" w:hanging="360"/>
      </w:pPr>
    </w:lvl>
    <w:lvl w:ilvl="2" w:tplc="74F0966C">
      <w:start w:val="1"/>
      <w:numFmt w:val="lowerRoman"/>
      <w:lvlText w:val="%3."/>
      <w:lvlJc w:val="right"/>
      <w:pPr>
        <w:ind w:left="2160" w:hanging="180"/>
      </w:pPr>
    </w:lvl>
    <w:lvl w:ilvl="3" w:tplc="41F82F2C">
      <w:start w:val="1"/>
      <w:numFmt w:val="decimal"/>
      <w:lvlText w:val="%4."/>
      <w:lvlJc w:val="left"/>
      <w:pPr>
        <w:ind w:left="2880" w:hanging="360"/>
      </w:pPr>
    </w:lvl>
    <w:lvl w:ilvl="4" w:tplc="119856C8">
      <w:start w:val="1"/>
      <w:numFmt w:val="lowerLetter"/>
      <w:lvlText w:val="%5."/>
      <w:lvlJc w:val="left"/>
      <w:pPr>
        <w:ind w:left="3600" w:hanging="360"/>
      </w:pPr>
    </w:lvl>
    <w:lvl w:ilvl="5" w:tplc="A8CC4CB4">
      <w:start w:val="1"/>
      <w:numFmt w:val="lowerRoman"/>
      <w:lvlText w:val="%6."/>
      <w:lvlJc w:val="right"/>
      <w:pPr>
        <w:ind w:left="4320" w:hanging="180"/>
      </w:pPr>
    </w:lvl>
    <w:lvl w:ilvl="6" w:tplc="24BCA5F4">
      <w:start w:val="1"/>
      <w:numFmt w:val="decimal"/>
      <w:lvlText w:val="%7."/>
      <w:lvlJc w:val="left"/>
      <w:pPr>
        <w:ind w:left="5040" w:hanging="360"/>
      </w:pPr>
    </w:lvl>
    <w:lvl w:ilvl="7" w:tplc="FAC03EC6">
      <w:start w:val="1"/>
      <w:numFmt w:val="lowerLetter"/>
      <w:lvlText w:val="%8."/>
      <w:lvlJc w:val="left"/>
      <w:pPr>
        <w:ind w:left="5760" w:hanging="360"/>
      </w:pPr>
    </w:lvl>
    <w:lvl w:ilvl="8" w:tplc="81CA91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0AD7A"/>
    <w:multiLevelType w:val="hybridMultilevel"/>
    <w:tmpl w:val="D28A813A"/>
    <w:lvl w:ilvl="0" w:tplc="27460F44">
      <w:start w:val="1"/>
      <w:numFmt w:val="lowerLetter"/>
      <w:lvlText w:val="%1)"/>
      <w:lvlJc w:val="left"/>
      <w:pPr>
        <w:ind w:left="1042" w:hanging="360"/>
      </w:pPr>
      <w:rPr>
        <w:rFonts w:ascii="Calibri,Arial Narrow" w:hAnsi="Calibri,Arial Narrow" w:hint="default"/>
      </w:rPr>
    </w:lvl>
    <w:lvl w:ilvl="1" w:tplc="F7CAA426">
      <w:start w:val="1"/>
      <w:numFmt w:val="lowerLetter"/>
      <w:lvlText w:val="%2."/>
      <w:lvlJc w:val="left"/>
      <w:pPr>
        <w:ind w:left="1440" w:hanging="360"/>
      </w:pPr>
    </w:lvl>
    <w:lvl w:ilvl="2" w:tplc="ADD6560E">
      <w:start w:val="1"/>
      <w:numFmt w:val="lowerRoman"/>
      <w:lvlText w:val="%3."/>
      <w:lvlJc w:val="right"/>
      <w:pPr>
        <w:ind w:left="2160" w:hanging="180"/>
      </w:pPr>
    </w:lvl>
    <w:lvl w:ilvl="3" w:tplc="E0048582">
      <w:start w:val="1"/>
      <w:numFmt w:val="decimal"/>
      <w:lvlText w:val="%4."/>
      <w:lvlJc w:val="left"/>
      <w:pPr>
        <w:ind w:left="2880" w:hanging="360"/>
      </w:pPr>
    </w:lvl>
    <w:lvl w:ilvl="4" w:tplc="4970A934">
      <w:start w:val="1"/>
      <w:numFmt w:val="lowerLetter"/>
      <w:lvlText w:val="%5."/>
      <w:lvlJc w:val="left"/>
      <w:pPr>
        <w:ind w:left="3600" w:hanging="360"/>
      </w:pPr>
    </w:lvl>
    <w:lvl w:ilvl="5" w:tplc="A06E28E0">
      <w:start w:val="1"/>
      <w:numFmt w:val="lowerRoman"/>
      <w:lvlText w:val="%6."/>
      <w:lvlJc w:val="right"/>
      <w:pPr>
        <w:ind w:left="4320" w:hanging="180"/>
      </w:pPr>
    </w:lvl>
    <w:lvl w:ilvl="6" w:tplc="99804B20">
      <w:start w:val="1"/>
      <w:numFmt w:val="decimal"/>
      <w:lvlText w:val="%7."/>
      <w:lvlJc w:val="left"/>
      <w:pPr>
        <w:ind w:left="5040" w:hanging="360"/>
      </w:pPr>
    </w:lvl>
    <w:lvl w:ilvl="7" w:tplc="650872FE">
      <w:start w:val="1"/>
      <w:numFmt w:val="lowerLetter"/>
      <w:lvlText w:val="%8."/>
      <w:lvlJc w:val="left"/>
      <w:pPr>
        <w:ind w:left="5760" w:hanging="360"/>
      </w:pPr>
    </w:lvl>
    <w:lvl w:ilvl="8" w:tplc="096E159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6815A"/>
    <w:multiLevelType w:val="hybridMultilevel"/>
    <w:tmpl w:val="E29AC21A"/>
    <w:lvl w:ilvl="0" w:tplc="16F07D60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6824CF18">
      <w:start w:val="1"/>
      <w:numFmt w:val="lowerLetter"/>
      <w:lvlText w:val="%2."/>
      <w:lvlJc w:val="left"/>
      <w:pPr>
        <w:ind w:left="1440" w:hanging="360"/>
      </w:pPr>
    </w:lvl>
    <w:lvl w:ilvl="2" w:tplc="7C24D25A">
      <w:start w:val="1"/>
      <w:numFmt w:val="lowerRoman"/>
      <w:lvlText w:val="%3."/>
      <w:lvlJc w:val="right"/>
      <w:pPr>
        <w:ind w:left="2160" w:hanging="180"/>
      </w:pPr>
    </w:lvl>
    <w:lvl w:ilvl="3" w:tplc="81BCAA94">
      <w:start w:val="1"/>
      <w:numFmt w:val="decimal"/>
      <w:lvlText w:val="%4."/>
      <w:lvlJc w:val="left"/>
      <w:pPr>
        <w:ind w:left="2880" w:hanging="360"/>
      </w:pPr>
    </w:lvl>
    <w:lvl w:ilvl="4" w:tplc="9274D172">
      <w:start w:val="1"/>
      <w:numFmt w:val="lowerLetter"/>
      <w:lvlText w:val="%5."/>
      <w:lvlJc w:val="left"/>
      <w:pPr>
        <w:ind w:left="3600" w:hanging="360"/>
      </w:pPr>
    </w:lvl>
    <w:lvl w:ilvl="5" w:tplc="A7248270">
      <w:start w:val="1"/>
      <w:numFmt w:val="lowerRoman"/>
      <w:lvlText w:val="%6."/>
      <w:lvlJc w:val="right"/>
      <w:pPr>
        <w:ind w:left="4320" w:hanging="180"/>
      </w:pPr>
    </w:lvl>
    <w:lvl w:ilvl="6" w:tplc="A53A4726">
      <w:start w:val="1"/>
      <w:numFmt w:val="decimal"/>
      <w:lvlText w:val="%7."/>
      <w:lvlJc w:val="left"/>
      <w:pPr>
        <w:ind w:left="5040" w:hanging="360"/>
      </w:pPr>
    </w:lvl>
    <w:lvl w:ilvl="7" w:tplc="CA06C77C">
      <w:start w:val="1"/>
      <w:numFmt w:val="lowerLetter"/>
      <w:lvlText w:val="%8."/>
      <w:lvlJc w:val="left"/>
      <w:pPr>
        <w:ind w:left="5760" w:hanging="360"/>
      </w:pPr>
    </w:lvl>
    <w:lvl w:ilvl="8" w:tplc="88E8A21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92485"/>
    <w:multiLevelType w:val="hybridMultilevel"/>
    <w:tmpl w:val="E488CD4E"/>
    <w:lvl w:ilvl="0" w:tplc="A6EC2E38">
      <w:start w:val="2"/>
      <w:numFmt w:val="lowerLetter"/>
      <w:lvlText w:val="%1)"/>
      <w:lvlJc w:val="left"/>
      <w:pPr>
        <w:ind w:left="1042" w:hanging="360"/>
      </w:pPr>
      <w:rPr>
        <w:rFonts w:ascii="Calibri,Arial Narrow" w:hAnsi="Calibri,Arial Narrow" w:hint="default"/>
      </w:rPr>
    </w:lvl>
    <w:lvl w:ilvl="1" w:tplc="79AC2B72">
      <w:start w:val="1"/>
      <w:numFmt w:val="lowerLetter"/>
      <w:lvlText w:val="%2."/>
      <w:lvlJc w:val="left"/>
      <w:pPr>
        <w:ind w:left="1440" w:hanging="360"/>
      </w:pPr>
    </w:lvl>
    <w:lvl w:ilvl="2" w:tplc="0FA48420">
      <w:start w:val="1"/>
      <w:numFmt w:val="lowerRoman"/>
      <w:lvlText w:val="%3."/>
      <w:lvlJc w:val="right"/>
      <w:pPr>
        <w:ind w:left="2160" w:hanging="180"/>
      </w:pPr>
    </w:lvl>
    <w:lvl w:ilvl="3" w:tplc="48429A9C">
      <w:start w:val="1"/>
      <w:numFmt w:val="decimal"/>
      <w:lvlText w:val="%4."/>
      <w:lvlJc w:val="left"/>
      <w:pPr>
        <w:ind w:left="2880" w:hanging="360"/>
      </w:pPr>
    </w:lvl>
    <w:lvl w:ilvl="4" w:tplc="D22A3388">
      <w:start w:val="1"/>
      <w:numFmt w:val="lowerLetter"/>
      <w:lvlText w:val="%5."/>
      <w:lvlJc w:val="left"/>
      <w:pPr>
        <w:ind w:left="3600" w:hanging="360"/>
      </w:pPr>
    </w:lvl>
    <w:lvl w:ilvl="5" w:tplc="59883858">
      <w:start w:val="1"/>
      <w:numFmt w:val="lowerRoman"/>
      <w:lvlText w:val="%6."/>
      <w:lvlJc w:val="right"/>
      <w:pPr>
        <w:ind w:left="4320" w:hanging="180"/>
      </w:pPr>
    </w:lvl>
    <w:lvl w:ilvl="6" w:tplc="D22EEECE">
      <w:start w:val="1"/>
      <w:numFmt w:val="decimal"/>
      <w:lvlText w:val="%7."/>
      <w:lvlJc w:val="left"/>
      <w:pPr>
        <w:ind w:left="5040" w:hanging="360"/>
      </w:pPr>
    </w:lvl>
    <w:lvl w:ilvl="7" w:tplc="14C41CF8">
      <w:start w:val="1"/>
      <w:numFmt w:val="lowerLetter"/>
      <w:lvlText w:val="%8."/>
      <w:lvlJc w:val="left"/>
      <w:pPr>
        <w:ind w:left="5760" w:hanging="360"/>
      </w:pPr>
    </w:lvl>
    <w:lvl w:ilvl="8" w:tplc="CBFC320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3281D"/>
    <w:multiLevelType w:val="hybridMultilevel"/>
    <w:tmpl w:val="52E0B3C8"/>
    <w:lvl w:ilvl="0" w:tplc="A4747174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FA03BB8">
      <w:start w:val="1"/>
      <w:numFmt w:val="lowerLetter"/>
      <w:lvlText w:val="%2."/>
      <w:lvlJc w:val="left"/>
      <w:pPr>
        <w:ind w:left="1440" w:hanging="360"/>
      </w:pPr>
    </w:lvl>
    <w:lvl w:ilvl="2" w:tplc="6F5CB698">
      <w:start w:val="1"/>
      <w:numFmt w:val="lowerRoman"/>
      <w:lvlText w:val="%3."/>
      <w:lvlJc w:val="right"/>
      <w:pPr>
        <w:ind w:left="2160" w:hanging="180"/>
      </w:pPr>
    </w:lvl>
    <w:lvl w:ilvl="3" w:tplc="5E9845E0">
      <w:start w:val="1"/>
      <w:numFmt w:val="decimal"/>
      <w:lvlText w:val="%4."/>
      <w:lvlJc w:val="left"/>
      <w:pPr>
        <w:ind w:left="2880" w:hanging="360"/>
      </w:pPr>
    </w:lvl>
    <w:lvl w:ilvl="4" w:tplc="283E5E40">
      <w:start w:val="1"/>
      <w:numFmt w:val="lowerLetter"/>
      <w:lvlText w:val="%5."/>
      <w:lvlJc w:val="left"/>
      <w:pPr>
        <w:ind w:left="3600" w:hanging="360"/>
      </w:pPr>
    </w:lvl>
    <w:lvl w:ilvl="5" w:tplc="2EC47118">
      <w:start w:val="1"/>
      <w:numFmt w:val="lowerRoman"/>
      <w:lvlText w:val="%6."/>
      <w:lvlJc w:val="right"/>
      <w:pPr>
        <w:ind w:left="4320" w:hanging="180"/>
      </w:pPr>
    </w:lvl>
    <w:lvl w:ilvl="6" w:tplc="1A9ADD80">
      <w:start w:val="1"/>
      <w:numFmt w:val="decimal"/>
      <w:lvlText w:val="%7."/>
      <w:lvlJc w:val="left"/>
      <w:pPr>
        <w:ind w:left="5040" w:hanging="360"/>
      </w:pPr>
    </w:lvl>
    <w:lvl w:ilvl="7" w:tplc="34C49E88">
      <w:start w:val="1"/>
      <w:numFmt w:val="lowerLetter"/>
      <w:lvlText w:val="%8."/>
      <w:lvlJc w:val="left"/>
      <w:pPr>
        <w:ind w:left="5760" w:hanging="360"/>
      </w:pPr>
    </w:lvl>
    <w:lvl w:ilvl="8" w:tplc="506A58F2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530493">
    <w:abstractNumId w:val="18"/>
  </w:num>
  <w:num w:numId="2" w16cid:durableId="1880047565">
    <w:abstractNumId w:val="20"/>
  </w:num>
  <w:num w:numId="3" w16cid:durableId="1263993743">
    <w:abstractNumId w:val="4"/>
  </w:num>
  <w:num w:numId="4" w16cid:durableId="362175854">
    <w:abstractNumId w:val="15"/>
  </w:num>
  <w:num w:numId="5" w16cid:durableId="458883424">
    <w:abstractNumId w:val="5"/>
  </w:num>
  <w:num w:numId="6" w16cid:durableId="760298537">
    <w:abstractNumId w:val="12"/>
  </w:num>
  <w:num w:numId="7" w16cid:durableId="576013477">
    <w:abstractNumId w:val="7"/>
  </w:num>
  <w:num w:numId="8" w16cid:durableId="2006129191">
    <w:abstractNumId w:val="0"/>
  </w:num>
  <w:num w:numId="9" w16cid:durableId="830367663">
    <w:abstractNumId w:val="1"/>
  </w:num>
  <w:num w:numId="10" w16cid:durableId="2078700485">
    <w:abstractNumId w:val="6"/>
  </w:num>
  <w:num w:numId="11" w16cid:durableId="2048868089">
    <w:abstractNumId w:val="8"/>
  </w:num>
  <w:num w:numId="12" w16cid:durableId="1491947706">
    <w:abstractNumId w:val="19"/>
  </w:num>
  <w:num w:numId="13" w16cid:durableId="1248808102">
    <w:abstractNumId w:val="16"/>
  </w:num>
  <w:num w:numId="14" w16cid:durableId="226889322">
    <w:abstractNumId w:val="3"/>
  </w:num>
  <w:num w:numId="15" w16cid:durableId="1760757821">
    <w:abstractNumId w:val="17"/>
  </w:num>
  <w:num w:numId="16" w16cid:durableId="236404027">
    <w:abstractNumId w:val="13"/>
  </w:num>
  <w:num w:numId="17" w16cid:durableId="1694460291">
    <w:abstractNumId w:val="14"/>
  </w:num>
  <w:num w:numId="18" w16cid:durableId="61026024">
    <w:abstractNumId w:val="11"/>
  </w:num>
  <w:num w:numId="19" w16cid:durableId="245724643">
    <w:abstractNumId w:val="10"/>
  </w:num>
  <w:num w:numId="20" w16cid:durableId="1993286317">
    <w:abstractNumId w:val="2"/>
  </w:num>
  <w:num w:numId="21" w16cid:durableId="1375881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B4"/>
    <w:rsid w:val="00025524"/>
    <w:rsid w:val="000A341B"/>
    <w:rsid w:val="000C1A6F"/>
    <w:rsid w:val="001428D9"/>
    <w:rsid w:val="001A2A1E"/>
    <w:rsid w:val="001A2B51"/>
    <w:rsid w:val="002A7236"/>
    <w:rsid w:val="002D4BF8"/>
    <w:rsid w:val="004108DE"/>
    <w:rsid w:val="00441374"/>
    <w:rsid w:val="004D6DAB"/>
    <w:rsid w:val="00505FE4"/>
    <w:rsid w:val="0055096A"/>
    <w:rsid w:val="006208DF"/>
    <w:rsid w:val="00627398"/>
    <w:rsid w:val="006369D6"/>
    <w:rsid w:val="00673B33"/>
    <w:rsid w:val="0071142F"/>
    <w:rsid w:val="00745CC3"/>
    <w:rsid w:val="00747675"/>
    <w:rsid w:val="007A65B4"/>
    <w:rsid w:val="00822FCE"/>
    <w:rsid w:val="00854C4D"/>
    <w:rsid w:val="008A2D5A"/>
    <w:rsid w:val="009E613F"/>
    <w:rsid w:val="00A0655B"/>
    <w:rsid w:val="00A4490B"/>
    <w:rsid w:val="00A461BD"/>
    <w:rsid w:val="00B95EB2"/>
    <w:rsid w:val="00C533F5"/>
    <w:rsid w:val="00DB50E0"/>
    <w:rsid w:val="00DC3712"/>
    <w:rsid w:val="00E9651C"/>
    <w:rsid w:val="00F0747F"/>
    <w:rsid w:val="013EB743"/>
    <w:rsid w:val="02C7529F"/>
    <w:rsid w:val="04195D38"/>
    <w:rsid w:val="0720AD57"/>
    <w:rsid w:val="0976293B"/>
    <w:rsid w:val="09C35960"/>
    <w:rsid w:val="0A44A24A"/>
    <w:rsid w:val="0AAE3B9F"/>
    <w:rsid w:val="0AEB61A1"/>
    <w:rsid w:val="0BB04CB5"/>
    <w:rsid w:val="0DF77382"/>
    <w:rsid w:val="0E244F9F"/>
    <w:rsid w:val="0F1AEAE2"/>
    <w:rsid w:val="17160E73"/>
    <w:rsid w:val="1AA2267C"/>
    <w:rsid w:val="1D962732"/>
    <w:rsid w:val="1DE98BF2"/>
    <w:rsid w:val="20CCC948"/>
    <w:rsid w:val="2271E5A8"/>
    <w:rsid w:val="2581DFE8"/>
    <w:rsid w:val="270EE352"/>
    <w:rsid w:val="31938895"/>
    <w:rsid w:val="31FE14F0"/>
    <w:rsid w:val="327E1EAF"/>
    <w:rsid w:val="37EC748F"/>
    <w:rsid w:val="380D476B"/>
    <w:rsid w:val="381E0A92"/>
    <w:rsid w:val="38A55CA1"/>
    <w:rsid w:val="3A5CC21A"/>
    <w:rsid w:val="3B06D715"/>
    <w:rsid w:val="3D198975"/>
    <w:rsid w:val="3D6A5D93"/>
    <w:rsid w:val="3EF39B8A"/>
    <w:rsid w:val="3F48A577"/>
    <w:rsid w:val="47A87D88"/>
    <w:rsid w:val="493196C6"/>
    <w:rsid w:val="4A48FE8C"/>
    <w:rsid w:val="4A635720"/>
    <w:rsid w:val="4AA2DBDE"/>
    <w:rsid w:val="4B82A5D9"/>
    <w:rsid w:val="4DDFE944"/>
    <w:rsid w:val="50DE1645"/>
    <w:rsid w:val="53ECE457"/>
    <w:rsid w:val="54276BC3"/>
    <w:rsid w:val="59276760"/>
    <w:rsid w:val="598D5674"/>
    <w:rsid w:val="5A48DAE0"/>
    <w:rsid w:val="5A80C928"/>
    <w:rsid w:val="5CC9257A"/>
    <w:rsid w:val="5D37762C"/>
    <w:rsid w:val="64282F1E"/>
    <w:rsid w:val="65B3CAA4"/>
    <w:rsid w:val="666561AE"/>
    <w:rsid w:val="698BAE45"/>
    <w:rsid w:val="6A628692"/>
    <w:rsid w:val="6F4289D4"/>
    <w:rsid w:val="71763792"/>
    <w:rsid w:val="71E75E9D"/>
    <w:rsid w:val="75CB0F36"/>
    <w:rsid w:val="77EED20E"/>
    <w:rsid w:val="7C5D99D2"/>
    <w:rsid w:val="7D9020C2"/>
    <w:rsid w:val="7F46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B8DAD6"/>
  <w15:docId w15:val="{2265F4E1-8B42-4A3F-8B06-3A4BA91F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398"/>
    <w:pPr>
      <w:ind w:left="720"/>
      <w:contextualSpacing/>
    </w:pPr>
  </w:style>
  <w:style w:type="paragraph" w:customStyle="1" w:styleId="Standard">
    <w:name w:val="Standard"/>
    <w:basedOn w:val="Normalny"/>
    <w:uiPriority w:val="1"/>
    <w:rsid w:val="59276760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DF3F3-EF6F-4A2D-BFF0-C7DEE6F97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9</TotalTime>
  <Pages>4</Pages>
  <Words>1172</Words>
  <Characters>7034</Characters>
  <Application>Microsoft Office Word</Application>
  <DocSecurity>0</DocSecurity>
  <Lines>58</Lines>
  <Paragraphs>16</Paragraphs>
  <ScaleCrop>false</ScaleCrop>
  <Company>Panstwowa Wyzsza Szkola Zawodowa w Elblagu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6</cp:revision>
  <cp:lastPrinted>2023-12-05T12:20:00Z</cp:lastPrinted>
  <dcterms:created xsi:type="dcterms:W3CDTF">2024-07-15T10:43:00Z</dcterms:created>
  <dcterms:modified xsi:type="dcterms:W3CDTF">2024-08-21T14:36:00Z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